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inorEastAsia" w:hAnsi="Times New Roman" w:cs="Times New Roman"/>
          <w:color w:val="auto"/>
          <w:sz w:val="24"/>
          <w:szCs w:val="24"/>
        </w:rPr>
        <w:id w:val="116199278"/>
        <w:docPartObj>
          <w:docPartGallery w:val="Table of Contents"/>
          <w:docPartUnique/>
        </w:docPartObj>
      </w:sdtPr>
      <w:sdtEndPr/>
      <w:sdtContent>
        <w:p w14:paraId="30EF61AA" w14:textId="03B06DE9" w:rsidR="00E74D61" w:rsidRDefault="00E74D61" w:rsidP="00E74D61">
          <w:pPr>
            <w:pStyle w:val="TOCHeading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>
            <w:rPr>
              <w:rFonts w:ascii="Times New Roman" w:hAnsi="Times New Roman" w:cs="Times New Roman"/>
              <w:color w:val="auto"/>
              <w:sz w:val="24"/>
              <w:szCs w:val="24"/>
            </w:rPr>
            <w:t>LIST OF FIGURES</w:t>
          </w:r>
        </w:p>
        <w:p w14:paraId="6A82910B" w14:textId="77777777" w:rsidR="00E74D61" w:rsidRDefault="00E74D61" w:rsidP="00E74D61"/>
        <w:p w14:paraId="2E034E7B" w14:textId="77777777" w:rsidR="00E74D61" w:rsidRPr="00E74D61" w:rsidRDefault="00E74D61" w:rsidP="00E74D61">
          <w:pPr>
            <w:jc w:val="right"/>
          </w:pPr>
          <w:r>
            <w:t>Page</w:t>
          </w:r>
        </w:p>
        <w:p w14:paraId="4FE68559" w14:textId="1B58D70C" w:rsidR="00E74D61" w:rsidRPr="00E74D61" w:rsidRDefault="00E74D61">
          <w:pPr>
            <w:pStyle w:val="TOC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Figure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>
            <w:rPr>
              <w:rFonts w:ascii="Times New Roman" w:hAnsi="Times New Roman"/>
              <w:sz w:val="24"/>
              <w:szCs w:val="24"/>
            </w:rPr>
            <w:t xml:space="preserve">: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Title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 w:rsidRPr="00E74D61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 w:rsidR="008E7D36"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</w:p>
        <w:p w14:paraId="599677CE" w14:textId="0EC9B54A" w:rsidR="00E74D61" w:rsidRPr="00E74D61" w:rsidRDefault="00E74D61" w:rsidP="00E74D61">
          <w:pPr>
            <w:pStyle w:val="TOC2"/>
            <w:ind w:left="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Figure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>
            <w:rPr>
              <w:rFonts w:ascii="Times New Roman" w:hAnsi="Times New Roman"/>
              <w:sz w:val="24"/>
              <w:szCs w:val="24"/>
            </w:rPr>
            <w:t xml:space="preserve">: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Title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 w:rsidRPr="00E74D61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 w:rsidR="008E7D36"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</w:p>
        <w:p w14:paraId="7C7EF6D2" w14:textId="0C0BC1FC" w:rsidR="00E74D61" w:rsidRPr="00E74D61" w:rsidRDefault="00E74D61" w:rsidP="00E74D61">
          <w:pPr>
            <w:pStyle w:val="TOC3"/>
            <w:ind w:left="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Figure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>
            <w:rPr>
              <w:rFonts w:ascii="Times New Roman" w:hAnsi="Times New Roman"/>
              <w:sz w:val="24"/>
              <w:szCs w:val="24"/>
            </w:rPr>
            <w:t xml:space="preserve">: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Title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 w:rsidRPr="00E74D61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 w:rsidR="008E7D36"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</w:p>
        <w:p w14:paraId="2DCFC017" w14:textId="1EE397E7" w:rsidR="00E74D61" w:rsidRPr="00E74D61" w:rsidRDefault="00E74D61">
          <w:pPr>
            <w:pStyle w:val="TOC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Figure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>
            <w:rPr>
              <w:rFonts w:ascii="Times New Roman" w:hAnsi="Times New Roman"/>
              <w:sz w:val="24"/>
              <w:szCs w:val="24"/>
            </w:rPr>
            <w:t xml:space="preserve">: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Title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 w:rsidRPr="00E74D61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 w:rsidR="008E7D36"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</w:p>
        <w:p w14:paraId="1608F81E" w14:textId="7236E815" w:rsidR="00E74D61" w:rsidRPr="00E74D61" w:rsidRDefault="00E74D61" w:rsidP="00E74D61">
          <w:pPr>
            <w:pStyle w:val="TOC2"/>
            <w:ind w:left="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Figure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>
            <w:rPr>
              <w:rFonts w:ascii="Times New Roman" w:hAnsi="Times New Roman"/>
              <w:sz w:val="24"/>
              <w:szCs w:val="24"/>
            </w:rPr>
            <w:t xml:space="preserve">: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Title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 w:rsidRPr="00E74D61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 w:rsidR="008E7D36"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</w:p>
        <w:p w14:paraId="0ED4DE3A" w14:textId="77777777" w:rsidR="0078203A" w:rsidRDefault="00E74D61" w:rsidP="00E74D61">
          <w:pPr>
            <w:pStyle w:val="TOC3"/>
            <w:ind w:left="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Figure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>
            <w:rPr>
              <w:rFonts w:ascii="Times New Roman" w:hAnsi="Times New Roman"/>
              <w:sz w:val="24"/>
              <w:szCs w:val="24"/>
            </w:rPr>
            <w:t xml:space="preserve">: </w:t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Title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  <w:r w:rsidR="0078203A">
            <w:rPr>
              <w:rFonts w:ascii="Times New Roman" w:hAnsi="Times New Roman"/>
              <w:sz w:val="24"/>
              <w:szCs w:val="24"/>
            </w:rPr>
            <w:t xml:space="preserve"> If the title of the figure is long and requires more than one line,</w:t>
          </w:r>
        </w:p>
        <w:p w14:paraId="71234E7E" w14:textId="714C699A" w:rsidR="00E74D61" w:rsidRPr="00E74D61" w:rsidRDefault="0078203A" w:rsidP="0078203A">
          <w:pPr>
            <w:pStyle w:val="TOC3"/>
            <w:ind w:left="0" w:firstLine="72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leave space at the end of </w:t>
          </w:r>
          <w:r w:rsidR="00CF4EE2">
            <w:rPr>
              <w:rFonts w:ascii="Times New Roman" w:hAnsi="Times New Roman"/>
              <w:sz w:val="24"/>
              <w:szCs w:val="24"/>
            </w:rPr>
            <w:t xml:space="preserve">line 1 and use </w:t>
          </w:r>
          <w:r w:rsidR="0027604B">
            <w:rPr>
              <w:rFonts w:ascii="Times New Roman" w:hAnsi="Times New Roman"/>
              <w:sz w:val="24"/>
              <w:szCs w:val="24"/>
            </w:rPr>
            <w:t xml:space="preserve">a </w:t>
          </w:r>
          <w:r w:rsidR="00CF4EE2">
            <w:rPr>
              <w:rFonts w:ascii="Times New Roman" w:hAnsi="Times New Roman"/>
              <w:sz w:val="24"/>
              <w:szCs w:val="24"/>
            </w:rPr>
            <w:t>hanging indent on line 2.</w:t>
          </w:r>
          <w:r w:rsidR="00E74D61" w:rsidRPr="00E74D61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F17853">
            <w:rPr>
              <w:rFonts w:ascii="Times New Roman" w:hAnsi="Times New Roman"/>
              <w:sz w:val="24"/>
              <w:szCs w:val="24"/>
            </w:rPr>
            <w:t>&lt;</w:t>
          </w:r>
          <w:r w:rsidR="008E7D36">
            <w:rPr>
              <w:rFonts w:ascii="Times New Roman" w:hAnsi="Times New Roman"/>
              <w:sz w:val="24"/>
              <w:szCs w:val="24"/>
            </w:rPr>
            <w:t>#</w:t>
          </w:r>
          <w:r w:rsidR="00F17853">
            <w:rPr>
              <w:rFonts w:ascii="Times New Roman" w:hAnsi="Times New Roman"/>
              <w:sz w:val="24"/>
              <w:szCs w:val="24"/>
            </w:rPr>
            <w:t>&gt;</w:t>
          </w:r>
        </w:p>
      </w:sdtContent>
    </w:sdt>
    <w:p w14:paraId="72872F6E" w14:textId="77777777" w:rsidR="00C97A43" w:rsidRPr="00E74D61" w:rsidRDefault="00C97A43">
      <w:pPr>
        <w:rPr>
          <w:rFonts w:cs="Times New Roman"/>
          <w:szCs w:val="24"/>
        </w:rPr>
      </w:pPr>
    </w:p>
    <w:sectPr w:rsidR="00C97A43" w:rsidRPr="00E74D61" w:rsidSect="005632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880" w:right="1440" w:bottom="1440" w:left="1440" w:header="720" w:footer="720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F37AD" w14:textId="77777777" w:rsidR="0056328C" w:rsidRDefault="0056328C" w:rsidP="00E74D61">
      <w:pPr>
        <w:spacing w:after="0" w:line="240" w:lineRule="auto"/>
      </w:pPr>
      <w:r>
        <w:separator/>
      </w:r>
    </w:p>
  </w:endnote>
  <w:endnote w:type="continuationSeparator" w:id="0">
    <w:p w14:paraId="030FA8CB" w14:textId="77777777" w:rsidR="0056328C" w:rsidRDefault="0056328C" w:rsidP="00E74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28E2A" w14:textId="77777777" w:rsidR="00E74D61" w:rsidRDefault="00E74D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4009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E3342C" w14:textId="77777777" w:rsidR="00E74D61" w:rsidRDefault="00E74D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554DA9" w14:textId="77777777" w:rsidR="00E74D61" w:rsidRDefault="00E74D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B91D0" w14:textId="77777777" w:rsidR="00E74D61" w:rsidRDefault="00E7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CB48D" w14:textId="77777777" w:rsidR="0056328C" w:rsidRDefault="0056328C" w:rsidP="00E74D61">
      <w:pPr>
        <w:spacing w:after="0" w:line="240" w:lineRule="auto"/>
      </w:pPr>
      <w:r>
        <w:separator/>
      </w:r>
    </w:p>
  </w:footnote>
  <w:footnote w:type="continuationSeparator" w:id="0">
    <w:p w14:paraId="0966DFD9" w14:textId="77777777" w:rsidR="0056328C" w:rsidRDefault="0056328C" w:rsidP="00E74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84CAF" w14:textId="77777777" w:rsidR="00E74D61" w:rsidRDefault="00E74D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B337" w14:textId="77777777" w:rsidR="00E74D61" w:rsidRDefault="00E74D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A075" w14:textId="77777777" w:rsidR="00E74D61" w:rsidRDefault="00E74D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3"/>
    <w:rsid w:val="000E5332"/>
    <w:rsid w:val="0027604B"/>
    <w:rsid w:val="00411EBE"/>
    <w:rsid w:val="0056328C"/>
    <w:rsid w:val="0078203A"/>
    <w:rsid w:val="00851FA9"/>
    <w:rsid w:val="008E7D36"/>
    <w:rsid w:val="00A20499"/>
    <w:rsid w:val="00C97A43"/>
    <w:rsid w:val="00CF4EE2"/>
    <w:rsid w:val="00E74D61"/>
    <w:rsid w:val="00F1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A15BC"/>
  <w15:chartTrackingRefBased/>
  <w15:docId w15:val="{1200202F-CB21-476D-AAC1-315918A0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4D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4D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E74D61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E74D61"/>
    <w:pPr>
      <w:spacing w:after="100"/>
      <w:ind w:left="220"/>
    </w:pPr>
    <w:rPr>
      <w:rFonts w:asciiTheme="minorHAnsi" w:eastAsiaTheme="minorEastAsia" w:hAnsiTheme="minorHAnsi" w:cs="Times New Roman"/>
      <w:sz w:val="22"/>
    </w:rPr>
  </w:style>
  <w:style w:type="paragraph" w:styleId="TOC1">
    <w:name w:val="toc 1"/>
    <w:basedOn w:val="Normal"/>
    <w:next w:val="Normal"/>
    <w:autoRedefine/>
    <w:uiPriority w:val="39"/>
    <w:unhideWhenUsed/>
    <w:rsid w:val="00E74D61"/>
    <w:pPr>
      <w:spacing w:after="100"/>
    </w:pPr>
    <w:rPr>
      <w:rFonts w:asciiTheme="minorHAnsi" w:eastAsiaTheme="minorEastAsia" w:hAnsiTheme="minorHAnsi" w:cs="Times New Roman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E74D61"/>
    <w:pPr>
      <w:spacing w:after="100"/>
      <w:ind w:left="440"/>
    </w:pPr>
    <w:rPr>
      <w:rFonts w:asciiTheme="minorHAnsi" w:eastAsiaTheme="minorEastAsia" w:hAnsiTheme="minorHAns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E74D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D61"/>
  </w:style>
  <w:style w:type="paragraph" w:styleId="Footer">
    <w:name w:val="footer"/>
    <w:basedOn w:val="Normal"/>
    <w:link w:val="FooterChar"/>
    <w:uiPriority w:val="99"/>
    <w:unhideWhenUsed/>
    <w:rsid w:val="00E74D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r464\AppData\Local\Temp\3f31eb12-c9a5-4d0e-a1d1-114f20d292ed_thesis_dissertation-template-pack%20(6).zip.2ed\Thesis_Dissertation%20-%20Template%20Pack\I%20-%20List%20of%20Figures%20Pag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 - List of Figures Page Template</Template>
  <TotalTime>33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Helton</dc:creator>
  <cp:keywords/>
  <dc:description/>
  <cp:lastModifiedBy>Kelly Helton</cp:lastModifiedBy>
  <cp:revision>4</cp:revision>
  <dcterms:created xsi:type="dcterms:W3CDTF">2024-01-24T16:58:00Z</dcterms:created>
  <dcterms:modified xsi:type="dcterms:W3CDTF">2024-01-24T20:51:00Z</dcterms:modified>
</cp:coreProperties>
</file>